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EB07D" w14:textId="77777777" w:rsidR="00665B1F" w:rsidRPr="00D065A8" w:rsidRDefault="00665B1F" w:rsidP="00D065A8">
      <w:r w:rsidRPr="00D065A8">
        <w:t>Premium One-Day Pass</w:t>
      </w:r>
    </w:p>
    <w:p w14:paraId="26459DC1" w14:textId="77777777" w:rsidR="00665B1F" w:rsidRPr="00D065A8" w:rsidRDefault="00665B1F" w:rsidP="00D065A8">
      <w:r w:rsidRPr="00D065A8">
        <w:t>Happy Land</w:t>
      </w:r>
    </w:p>
    <w:p w14:paraId="57C1AFA2" w14:textId="77777777" w:rsidR="00665B1F" w:rsidRPr="00D065A8" w:rsidRDefault="00665B1F" w:rsidP="00D065A8">
      <w:r w:rsidRPr="00D065A8">
        <w:t>2200 Crocodile Highway</w:t>
      </w:r>
    </w:p>
    <w:p w14:paraId="3C7BAE5F" w14:textId="77777777" w:rsidR="00665B1F" w:rsidRPr="00D065A8" w:rsidRDefault="00665B1F" w:rsidP="00D065A8">
      <w:proofErr w:type="gramStart"/>
      <w:r w:rsidRPr="00D065A8">
        <w:t>Tallahassee ,</w:t>
      </w:r>
      <w:proofErr w:type="gramEnd"/>
      <w:r w:rsidRPr="00D065A8">
        <w:t xml:space="preserve"> FL 32304</w:t>
      </w:r>
    </w:p>
    <w:p w14:paraId="55C85F36" w14:textId="02F97B47" w:rsidR="00364C0A" w:rsidRPr="00D065A8" w:rsidRDefault="00665B1F" w:rsidP="00D065A8">
      <w:r w:rsidRPr="00D065A8">
        <w:t>This Premium One-Day Pass gives you free access to all the rides at Happy Land including</w:t>
      </w:r>
    </w:p>
    <w:p w14:paraId="1725F19D" w14:textId="77777777" w:rsidR="00665B1F" w:rsidRPr="00D065A8" w:rsidRDefault="00665B1F" w:rsidP="00D065A8">
      <w:r w:rsidRPr="00D065A8">
        <w:t>Thrill Mountain</w:t>
      </w:r>
    </w:p>
    <w:p w14:paraId="25B2C7D0" w14:textId="77777777" w:rsidR="00665B1F" w:rsidRPr="00D065A8" w:rsidRDefault="00665B1F" w:rsidP="00D065A8">
      <w:r w:rsidRPr="00D065A8">
        <w:t>Typhoon Tower</w:t>
      </w:r>
    </w:p>
    <w:p w14:paraId="56A83DBE" w14:textId="77777777" w:rsidR="00665B1F" w:rsidRPr="00D065A8" w:rsidRDefault="00665B1F" w:rsidP="00D065A8">
      <w:r w:rsidRPr="00D065A8">
        <w:t>Splash City</w:t>
      </w:r>
    </w:p>
    <w:p w14:paraId="0F55914C" w14:textId="77777777" w:rsidR="00665B1F" w:rsidRPr="00D065A8" w:rsidRDefault="00665B1F" w:rsidP="00D065A8">
      <w:r w:rsidRPr="00D065A8">
        <w:t>And all Kiddie Rides</w:t>
      </w:r>
    </w:p>
    <w:p w14:paraId="60B3B9F8" w14:textId="77777777" w:rsidR="00665B1F" w:rsidRPr="00D065A8" w:rsidRDefault="00665B1F" w:rsidP="00D065A8"/>
    <w:p w14:paraId="0E05E8E9" w14:textId="5089F96B" w:rsidR="00B55B33" w:rsidRPr="00D065A8" w:rsidRDefault="00665B1F" w:rsidP="00D065A8">
      <w:r w:rsidRPr="00D065A8">
        <w:t>This offer is valid through December 31, 2013.</w:t>
      </w:r>
      <w:bookmarkStart w:id="0" w:name="_GoBack"/>
      <w:bookmarkEnd w:id="0"/>
    </w:p>
    <w:sectPr w:rsidR="00B55B33" w:rsidRPr="00D065A8" w:rsidSect="00364C0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25pt;height:11.25pt" o:bullet="t">
        <v:imagedata r:id="rId1" o:title="BD14791_"/>
      </v:shape>
    </w:pict>
  </w:numPicBullet>
  <w:abstractNum w:abstractNumId="0">
    <w:nsid w:val="12836276"/>
    <w:multiLevelType w:val="hybridMultilevel"/>
    <w:tmpl w:val="34D66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F42385"/>
    <w:multiLevelType w:val="hybridMultilevel"/>
    <w:tmpl w:val="9F40CD14"/>
    <w:lvl w:ilvl="0" w:tplc="9DF43D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B1F"/>
    <w:rsid w:val="00364C0A"/>
    <w:rsid w:val="00665B1F"/>
    <w:rsid w:val="00B37604"/>
    <w:rsid w:val="00B55B33"/>
    <w:rsid w:val="00D065A8"/>
    <w:rsid w:val="00E15BB5"/>
    <w:rsid w:val="00FB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F5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3</cp:revision>
  <dcterms:created xsi:type="dcterms:W3CDTF">2010-01-26T12:18:00Z</dcterms:created>
  <dcterms:modified xsi:type="dcterms:W3CDTF">2010-01-26T12:18:00Z</dcterms:modified>
</cp:coreProperties>
</file>